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0BA73" w14:textId="77777777" w:rsidR="00D63922" w:rsidRPr="00D63922" w:rsidRDefault="00D63922" w:rsidP="00D63922">
      <w:pPr>
        <w:pStyle w:val="NoSpacing"/>
      </w:pPr>
      <w:r w:rsidRPr="00D63922">
        <w:rPr>
          <w:u w:val="single"/>
        </w:rPr>
        <w:t>John PALMER</w:t>
      </w:r>
      <w:r w:rsidRPr="00D63922">
        <w:t xml:space="preserve">  </w:t>
      </w:r>
      <w:proofErr w:type="gramStart"/>
      <w:r w:rsidRPr="00D63922">
        <w:t xml:space="preserve">   (</w:t>
      </w:r>
      <w:proofErr w:type="gramEnd"/>
      <w:r w:rsidRPr="00D63922">
        <w:t>fl.1446-56)</w:t>
      </w:r>
    </w:p>
    <w:p w14:paraId="796D9F39" w14:textId="77777777" w:rsidR="00D63922" w:rsidRPr="00D63922" w:rsidRDefault="00D63922" w:rsidP="00D63922">
      <w:pPr>
        <w:pStyle w:val="NoSpacing"/>
      </w:pPr>
    </w:p>
    <w:p w14:paraId="7D82388D" w14:textId="77777777" w:rsidR="00D63922" w:rsidRPr="00D63922" w:rsidRDefault="00D63922" w:rsidP="00D63922">
      <w:pPr>
        <w:pStyle w:val="NoSpacing"/>
      </w:pPr>
    </w:p>
    <w:p w14:paraId="07C07A54" w14:textId="77777777" w:rsidR="00D63922" w:rsidRPr="00D63922" w:rsidRDefault="00D63922" w:rsidP="00D63922">
      <w:pPr>
        <w:jc w:val="both"/>
        <w:rPr>
          <w:rFonts w:ascii="Times New Roman" w:hAnsi="Times New Roman" w:cs="Times New Roman"/>
          <w:sz w:val="24"/>
          <w:szCs w:val="24"/>
        </w:rPr>
      </w:pPr>
      <w:r w:rsidRPr="00D63922">
        <w:rPr>
          <w:rFonts w:ascii="Times New Roman" w:hAnsi="Times New Roman" w:cs="Times New Roman"/>
          <w:sz w:val="24"/>
          <w:szCs w:val="24"/>
        </w:rPr>
        <w:t xml:space="preserve">       1446-56</w:t>
      </w:r>
      <w:r w:rsidRPr="00D63922">
        <w:rPr>
          <w:rFonts w:ascii="Times New Roman" w:hAnsi="Times New Roman" w:cs="Times New Roman"/>
          <w:sz w:val="24"/>
          <w:szCs w:val="24"/>
        </w:rPr>
        <w:tab/>
        <w:t>He was Clerk of the Peace for Leicestershire.</w:t>
      </w:r>
    </w:p>
    <w:p w14:paraId="7E219ACA" w14:textId="77777777" w:rsidR="00D63922" w:rsidRPr="00D63922" w:rsidRDefault="00D63922" w:rsidP="00D63922">
      <w:pPr>
        <w:rPr>
          <w:rFonts w:ascii="Times New Roman" w:hAnsi="Times New Roman" w:cs="Times New Roman"/>
          <w:sz w:val="24"/>
          <w:szCs w:val="24"/>
        </w:rPr>
      </w:pPr>
      <w:r w:rsidRPr="00D63922">
        <w:rPr>
          <w:rFonts w:ascii="Times New Roman" w:hAnsi="Times New Roman" w:cs="Times New Roman"/>
          <w:sz w:val="24"/>
          <w:szCs w:val="24"/>
        </w:rPr>
        <w:tab/>
      </w:r>
      <w:r w:rsidRPr="00D63922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6A3C3303" w14:textId="77777777" w:rsidR="00D63922" w:rsidRPr="00D63922" w:rsidRDefault="00D63922" w:rsidP="00D6392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D63922"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 w:rsidRPr="00D63922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D63922"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p.115)</w:t>
      </w:r>
    </w:p>
    <w:p w14:paraId="227DEF34" w14:textId="77777777" w:rsidR="00D63922" w:rsidRPr="00D63922" w:rsidRDefault="00D63922" w:rsidP="00D639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4E740F" w14:textId="77777777" w:rsidR="00D63922" w:rsidRPr="00D63922" w:rsidRDefault="00D63922" w:rsidP="00D639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738F1" w14:textId="77777777" w:rsidR="00D63922" w:rsidRPr="00D63922" w:rsidRDefault="00D63922" w:rsidP="00D63922">
      <w:pPr>
        <w:pStyle w:val="NoSpacing"/>
      </w:pPr>
      <w:r w:rsidRPr="00D63922">
        <w:t>13 September 2018</w:t>
      </w:r>
    </w:p>
    <w:p w14:paraId="034AFF66" w14:textId="77777777" w:rsidR="006B2F86" w:rsidRPr="00D63922" w:rsidRDefault="00D63922" w:rsidP="00E71FC3">
      <w:pPr>
        <w:pStyle w:val="NoSpacing"/>
      </w:pPr>
      <w:bookmarkStart w:id="0" w:name="_GoBack"/>
      <w:bookmarkEnd w:id="0"/>
    </w:p>
    <w:sectPr w:rsidR="006B2F86" w:rsidRPr="00D639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48A34" w14:textId="77777777" w:rsidR="00D63922" w:rsidRDefault="00D63922" w:rsidP="00E71FC3">
      <w:r>
        <w:separator/>
      </w:r>
    </w:p>
  </w:endnote>
  <w:endnote w:type="continuationSeparator" w:id="0">
    <w:p w14:paraId="02EF1EA4" w14:textId="77777777" w:rsidR="00D63922" w:rsidRDefault="00D639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C0B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49D81" w14:textId="77777777" w:rsidR="00D63922" w:rsidRDefault="00D63922" w:rsidP="00E71FC3">
      <w:r>
        <w:separator/>
      </w:r>
    </w:p>
  </w:footnote>
  <w:footnote w:type="continuationSeparator" w:id="0">
    <w:p w14:paraId="0CF8229D" w14:textId="77777777" w:rsidR="00D63922" w:rsidRDefault="00D639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922"/>
    <w:rsid w:val="001A7C09"/>
    <w:rsid w:val="00577BD5"/>
    <w:rsid w:val="00656CBA"/>
    <w:rsid w:val="006A1F77"/>
    <w:rsid w:val="00733BE7"/>
    <w:rsid w:val="00AB52E8"/>
    <w:rsid w:val="00B16D3F"/>
    <w:rsid w:val="00BB41AC"/>
    <w:rsid w:val="00D639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57AFC"/>
  <w15:chartTrackingRefBased/>
  <w15:docId w15:val="{CF96F294-4AE2-400B-85E2-BB9D494C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92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2018-10-18T20:45:00Z</dcterms:created>
  <dcterms:modified xsi:type="dcterms:W3CDTF">2018-10-18T20:46:00Z</dcterms:modified>
</cp:coreProperties>
</file>